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927"/>
        <w:gridCol w:w="4927"/>
      </w:tblGrid>
      <w:tr w:rsidR="00A12A0A" w:rsidRPr="00A856CE" w:rsidTr="00A856CE">
        <w:tc>
          <w:tcPr>
            <w:tcW w:w="4927" w:type="dxa"/>
          </w:tcPr>
          <w:p w:rsidR="00A12A0A" w:rsidRPr="00A856CE" w:rsidRDefault="00A12A0A" w:rsidP="00A856C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12A0A" w:rsidRPr="00A856CE" w:rsidRDefault="00A12A0A" w:rsidP="00A85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 xml:space="preserve"> № 2</w:t>
            </w:r>
          </w:p>
          <w:p w:rsidR="00A12A0A" w:rsidRPr="00A856CE" w:rsidRDefault="00A12A0A" w:rsidP="00A85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2A0A" w:rsidRPr="00A856CE" w:rsidRDefault="00A12A0A" w:rsidP="00613D1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56CE">
              <w:rPr>
                <w:rFonts w:ascii="Times New Roman" w:hAnsi="Times New Roman"/>
                <w:sz w:val="28"/>
                <w:szCs w:val="28"/>
              </w:rPr>
              <w:t>к Административному регламенту предоставления министерством сел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ь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ского хозяйства и перерабатывающей промышленности Краснодарского края государственной услуги на возмещ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е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ние части затрат сельскохозяйстве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н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ных товаропроизводителей на уплату страховых премий по договорам сел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ь</w:t>
            </w:r>
            <w:r w:rsidRPr="00A856CE">
              <w:rPr>
                <w:rFonts w:ascii="Times New Roman" w:hAnsi="Times New Roman"/>
                <w:sz w:val="28"/>
                <w:szCs w:val="28"/>
              </w:rPr>
              <w:t>скохозяйственного страхования</w:t>
            </w:r>
          </w:p>
        </w:tc>
      </w:tr>
    </w:tbl>
    <w:p w:rsidR="00A12A0A" w:rsidRDefault="00A12A0A" w:rsidP="00C12014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p w:rsidR="00A12A0A" w:rsidRDefault="00A12A0A" w:rsidP="00C12014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p w:rsidR="00A12A0A" w:rsidRPr="00F1710F" w:rsidRDefault="00A12A0A" w:rsidP="00C12014">
      <w:pPr>
        <w:tabs>
          <w:tab w:val="left" w:pos="3090"/>
        </w:tabs>
        <w:rPr>
          <w:rFonts w:ascii="Times New Roman" w:hAnsi="Times New Roman"/>
          <w:sz w:val="28"/>
          <w:szCs w:val="28"/>
        </w:rPr>
      </w:pPr>
    </w:p>
    <w:tbl>
      <w:tblPr>
        <w:tblW w:w="9807" w:type="dxa"/>
        <w:tblLook w:val="01E0"/>
      </w:tblPr>
      <w:tblGrid>
        <w:gridCol w:w="4788"/>
        <w:gridCol w:w="5019"/>
      </w:tblGrid>
      <w:tr w:rsidR="00A12A0A" w:rsidRPr="00A856CE" w:rsidTr="00AA1044">
        <w:trPr>
          <w:trHeight w:val="2082"/>
        </w:trPr>
        <w:tc>
          <w:tcPr>
            <w:tcW w:w="4788" w:type="dxa"/>
          </w:tcPr>
          <w:p w:rsidR="00A12A0A" w:rsidRPr="007652C8" w:rsidRDefault="00A12A0A" w:rsidP="007652C8">
            <w:pPr>
              <w:spacing w:line="240" w:lineRule="auto"/>
              <w:ind w:firstLine="72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Исх. № _______ дата </w:t>
            </w:r>
          </w:p>
          <w:p w:rsidR="00A12A0A" w:rsidRPr="007652C8" w:rsidRDefault="00A12A0A" w:rsidP="007652C8">
            <w:pPr>
              <w:spacing w:line="240" w:lineRule="auto"/>
              <w:ind w:firstLine="72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019" w:type="dxa"/>
          </w:tcPr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В министерство сельского хозяйства и перерабатывающей промышленности Краснодарского края</w:t>
            </w: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г. Краснодар, ул. Рашпилевская, 36</w:t>
            </w: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652C8">
              <w:rPr>
                <w:rFonts w:ascii="Times New Roman" w:hAnsi="Times New Roman"/>
                <w:sz w:val="28"/>
                <w:szCs w:val="28"/>
                <w:lang w:eastAsia="ru-RU"/>
              </w:rPr>
              <w:t>от _______________________________</w:t>
            </w:r>
          </w:p>
          <w:p w:rsidR="00A12A0A" w:rsidRPr="007652C8" w:rsidRDefault="00A12A0A" w:rsidP="007652C8">
            <w:pPr>
              <w:spacing w:line="240" w:lineRule="auto"/>
              <w:ind w:left="2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52C8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заявителя)</w:t>
            </w:r>
          </w:p>
          <w:p w:rsidR="00A12A0A" w:rsidRPr="007652C8" w:rsidRDefault="00A12A0A" w:rsidP="007652C8">
            <w:pPr>
              <w:spacing w:line="240" w:lineRule="auto"/>
              <w:ind w:left="23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12A0A" w:rsidRDefault="00A12A0A" w:rsidP="007652C8">
      <w:pPr>
        <w:spacing w:line="240" w:lineRule="auto"/>
        <w:jc w:val="center"/>
        <w:rPr>
          <w:rFonts w:ascii="Times New Roman" w:hAnsi="Times New Roman"/>
          <w:b/>
          <w:sz w:val="28"/>
          <w:szCs w:val="24"/>
          <w:lang w:val="en-US" w:eastAsia="ru-RU"/>
        </w:rPr>
      </w:pPr>
    </w:p>
    <w:p w:rsidR="00A12A0A" w:rsidRPr="00FF7EE5" w:rsidRDefault="00A12A0A" w:rsidP="007652C8">
      <w:pPr>
        <w:spacing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FF7EE5">
        <w:rPr>
          <w:rFonts w:ascii="Times New Roman" w:hAnsi="Times New Roman"/>
          <w:b/>
          <w:sz w:val="28"/>
          <w:szCs w:val="24"/>
          <w:lang w:eastAsia="ru-RU"/>
        </w:rPr>
        <w:t>ЗАЯВЛЕНИЕ</w:t>
      </w:r>
    </w:p>
    <w:p w:rsidR="00A12A0A" w:rsidRPr="00FF7EE5" w:rsidRDefault="00A12A0A" w:rsidP="007652C8">
      <w:pPr>
        <w:snapToGrid w:val="0"/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7EE5">
        <w:rPr>
          <w:rFonts w:ascii="Times New Roman" w:hAnsi="Times New Roman"/>
          <w:b/>
          <w:sz w:val="28"/>
          <w:szCs w:val="28"/>
          <w:lang w:eastAsia="ru-RU"/>
        </w:rPr>
        <w:t>о перечислении субсидий на возмещение части затрат на уплату страховой премии по договору сельскохозяйственного страхования на расчетный счет страховой организации</w:t>
      </w:r>
    </w:p>
    <w:p w:rsidR="00A12A0A" w:rsidRPr="007652C8" w:rsidRDefault="00A12A0A" w:rsidP="009C0F6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 xml:space="preserve">Прошу предоставить в соответствии с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приложением № 3, утвержденным </w:t>
      </w:r>
      <w:hyperlink r:id="rId6" w:history="1">
        <w:r w:rsidRPr="007652C8">
          <w:rPr>
            <w:rFonts w:ascii="Times New Roman" w:hAnsi="Times New Roman"/>
            <w:sz w:val="28"/>
            <w:szCs w:val="28"/>
            <w:lang w:eastAsia="ru-RU"/>
          </w:rPr>
          <w:t>постановлением</w:t>
        </w:r>
      </w:hyperlink>
      <w:r w:rsidRPr="007652C8">
        <w:rPr>
          <w:rFonts w:ascii="Times New Roman" w:hAnsi="Times New Roman"/>
          <w:sz w:val="28"/>
          <w:szCs w:val="28"/>
          <w:lang w:eastAsia="ru-RU"/>
        </w:rPr>
        <w:t xml:space="preserve"> главы администрации (губернатора) Краснодарского края от </w:t>
      </w:r>
      <w:r w:rsidRPr="00C910F1">
        <w:rPr>
          <w:rFonts w:ascii="Times New Roman" w:hAnsi="Times New Roman"/>
          <w:sz w:val="28"/>
          <w:szCs w:val="28"/>
          <w:lang w:eastAsia="ru-RU"/>
        </w:rPr>
        <w:t>3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1 марта </w:t>
      </w:r>
      <w:r>
        <w:rPr>
          <w:rFonts w:ascii="Times New Roman" w:hAnsi="Times New Roman"/>
          <w:sz w:val="28"/>
          <w:szCs w:val="28"/>
          <w:lang w:eastAsia="ru-RU"/>
        </w:rPr>
        <w:t>201</w:t>
      </w:r>
      <w:r w:rsidRPr="00C910F1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№ </w:t>
      </w:r>
      <w:r w:rsidRPr="00C910F1">
        <w:rPr>
          <w:rFonts w:ascii="Times New Roman" w:hAnsi="Times New Roman"/>
          <w:sz w:val="28"/>
          <w:szCs w:val="28"/>
          <w:lang w:eastAsia="ru-RU"/>
        </w:rPr>
        <w:t>249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F0515C">
        <w:rPr>
          <w:rFonts w:ascii="Times New Roman" w:hAnsi="Times New Roman"/>
          <w:sz w:val="28"/>
          <w:szCs w:val="28"/>
        </w:rPr>
        <w:t>Об утверждении порядков предоставления субсидий на условиях софинан</w:t>
      </w:r>
      <w:r>
        <w:rPr>
          <w:rFonts w:ascii="Times New Roman" w:hAnsi="Times New Roman"/>
          <w:sz w:val="28"/>
          <w:szCs w:val="28"/>
        </w:rPr>
        <w:t>си</w:t>
      </w:r>
      <w:r w:rsidRPr="00F0515C">
        <w:rPr>
          <w:rFonts w:ascii="Times New Roman" w:hAnsi="Times New Roman"/>
          <w:sz w:val="28"/>
          <w:szCs w:val="28"/>
        </w:rPr>
        <w:t>ро</w:t>
      </w:r>
      <w:r>
        <w:rPr>
          <w:rFonts w:ascii="Times New Roman" w:hAnsi="Times New Roman"/>
          <w:sz w:val="28"/>
          <w:szCs w:val="28"/>
        </w:rPr>
        <w:t>в</w:t>
      </w:r>
      <w:r w:rsidRPr="00F0515C">
        <w:rPr>
          <w:rFonts w:ascii="Times New Roman" w:hAnsi="Times New Roman"/>
          <w:sz w:val="28"/>
          <w:szCs w:val="28"/>
        </w:rPr>
        <w:t>ания из федерального и краевого бюджетов на ос</w:t>
      </w:r>
      <w:r w:rsidRPr="00F0515C">
        <w:rPr>
          <w:rFonts w:ascii="Times New Roman" w:hAnsi="Times New Roman"/>
          <w:sz w:val="28"/>
          <w:szCs w:val="28"/>
        </w:rPr>
        <w:t>у</w:t>
      </w:r>
      <w:r w:rsidRPr="00F0515C">
        <w:rPr>
          <w:rFonts w:ascii="Times New Roman" w:hAnsi="Times New Roman"/>
          <w:sz w:val="28"/>
          <w:szCs w:val="28"/>
        </w:rPr>
        <w:t>ществление государственной поддержки сельскохозяйственного производства</w:t>
      </w:r>
      <w:r w:rsidRPr="007652C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субсидию на возмещение части понесенных затрат на уплату страховых пр</w:t>
      </w:r>
      <w:r w:rsidRPr="007652C8">
        <w:rPr>
          <w:rFonts w:ascii="Times New Roman" w:hAnsi="Times New Roman"/>
          <w:sz w:val="28"/>
          <w:szCs w:val="28"/>
          <w:lang w:eastAsia="ru-RU"/>
        </w:rPr>
        <w:t>е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мий, начисленных по договорам сельскохозяйственного страхования </w:t>
      </w:r>
      <w:r w:rsidRPr="007652C8">
        <w:rPr>
          <w:rFonts w:ascii="Times New Roman" w:hAnsi="Times New Roman"/>
          <w:bCs/>
          <w:sz w:val="28"/>
          <w:szCs w:val="28"/>
          <w:lang w:eastAsia="ru-RU"/>
        </w:rPr>
        <w:t>(нужное отметить знаком – Х)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A12A0A" w:rsidRPr="007652C8" w:rsidRDefault="00A12A0A" w:rsidP="007652C8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Arial" w:hAnsi="Arial" w:cs="Arial"/>
          <w:lang w:eastAsia="en-GB"/>
        </w:rPr>
      </w:pPr>
      <w:bookmarkStart w:id="0" w:name="_GoBack"/>
      <w:bookmarkEnd w:id="0"/>
      <w:r>
        <w:rPr>
          <w:noProof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10" o:spid="_x0000_s1026" type="#_x0000_t109" style="position:absolute;left:0;text-align:left;margin-left:9.45pt;margin-top:.85pt;width:18pt;height:18pt;z-index:251658240;visibility:visible"/>
        </w:pict>
      </w:r>
    </w:p>
    <w:p w:rsidR="00A12A0A" w:rsidRPr="009C0F60" w:rsidRDefault="00A12A0A" w:rsidP="0064418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A24">
        <w:rPr>
          <w:rFonts w:ascii="Times New Roman" w:hAnsi="Times New Roman"/>
          <w:sz w:val="28"/>
          <w:szCs w:val="28"/>
        </w:rPr>
        <w:t>в области растениеводства на случай утраты (гибели) урожая сельскох</w:t>
      </w:r>
      <w:r w:rsidRPr="00192A24">
        <w:rPr>
          <w:rFonts w:ascii="Times New Roman" w:hAnsi="Times New Roman"/>
          <w:sz w:val="28"/>
          <w:szCs w:val="28"/>
        </w:rPr>
        <w:t>о</w:t>
      </w:r>
      <w:r w:rsidRPr="00192A24">
        <w:rPr>
          <w:rFonts w:ascii="Times New Roman" w:hAnsi="Times New Roman"/>
          <w:sz w:val="28"/>
          <w:szCs w:val="28"/>
        </w:rPr>
        <w:t>зяйственной культуры (зерновые, зернобобовые, масличные, технические, ко</w:t>
      </w:r>
      <w:r w:rsidRPr="00192A24">
        <w:rPr>
          <w:rFonts w:ascii="Times New Roman" w:hAnsi="Times New Roman"/>
          <w:sz w:val="28"/>
          <w:szCs w:val="28"/>
        </w:rPr>
        <w:t>р</w:t>
      </w:r>
      <w:r w:rsidRPr="00192A24">
        <w:rPr>
          <w:rFonts w:ascii="Times New Roman" w:hAnsi="Times New Roman"/>
          <w:sz w:val="28"/>
          <w:szCs w:val="28"/>
        </w:rPr>
        <w:t>мовые, бахчевые культуры, картофель, овощи, многолетние</w:t>
      </w:r>
      <w:r w:rsidRPr="00925EA0">
        <w:rPr>
          <w:rFonts w:ascii="Times New Roman" w:hAnsi="Times New Roman"/>
          <w:sz w:val="28"/>
          <w:szCs w:val="28"/>
        </w:rPr>
        <w:t xml:space="preserve"> </w:t>
      </w:r>
      <w:r w:rsidRPr="00192A24">
        <w:rPr>
          <w:rFonts w:ascii="Times New Roman" w:hAnsi="Times New Roman"/>
          <w:sz w:val="28"/>
          <w:szCs w:val="28"/>
        </w:rPr>
        <w:t>насаждения (вин</w:t>
      </w:r>
      <w:r w:rsidRPr="00192A24">
        <w:rPr>
          <w:rFonts w:ascii="Times New Roman" w:hAnsi="Times New Roman"/>
          <w:sz w:val="28"/>
          <w:szCs w:val="28"/>
        </w:rPr>
        <w:t>о</w:t>
      </w:r>
      <w:r w:rsidRPr="00192A24">
        <w:rPr>
          <w:rFonts w:ascii="Times New Roman" w:hAnsi="Times New Roman"/>
          <w:sz w:val="28"/>
          <w:szCs w:val="28"/>
        </w:rPr>
        <w:t>градники, плодовые, ягодные, орехоплодные насаждения, плантации хмеля, чая), утраты (гибели) посадок многолетних насаждений (виноградники, плод</w:t>
      </w:r>
      <w:r w:rsidRPr="00192A24">
        <w:rPr>
          <w:rFonts w:ascii="Times New Roman" w:hAnsi="Times New Roman"/>
          <w:sz w:val="28"/>
          <w:szCs w:val="28"/>
        </w:rPr>
        <w:t>о</w:t>
      </w:r>
      <w:r w:rsidRPr="00192A24">
        <w:rPr>
          <w:rFonts w:ascii="Times New Roman" w:hAnsi="Times New Roman"/>
          <w:sz w:val="28"/>
          <w:szCs w:val="28"/>
        </w:rPr>
        <w:t>вые, ягодные и орехоплодные насаждения,</w:t>
      </w:r>
      <w:r>
        <w:rPr>
          <w:rFonts w:ascii="Times New Roman" w:hAnsi="Times New Roman"/>
          <w:sz w:val="28"/>
          <w:szCs w:val="28"/>
        </w:rPr>
        <w:t xml:space="preserve"> плантации хмеля, чая</w:t>
      </w:r>
      <w:r w:rsidRPr="003B249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A12A0A" w:rsidRPr="009C0F60" w:rsidRDefault="00A12A0A" w:rsidP="0064418E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lang w:eastAsia="en-GB"/>
        </w:rPr>
      </w:pPr>
      <w:r>
        <w:rPr>
          <w:noProof/>
          <w:lang w:eastAsia="ru-RU"/>
        </w:rPr>
        <w:pict>
          <v:shape id="Блок-схема: процесс 9" o:spid="_x0000_s1027" type="#_x0000_t109" style="position:absolute;left:0;text-align:left;margin-left:9pt;margin-top:-.55pt;width:18pt;height:18pt;z-index:251659264;visibility:visible"/>
        </w:pict>
      </w:r>
      <w:r>
        <w:rPr>
          <w:rFonts w:ascii="Times New Roman" w:hAnsi="Times New Roman"/>
          <w:sz w:val="28"/>
          <w:szCs w:val="28"/>
        </w:rPr>
        <w:t>в области животноводства на случай утраты (гибели) сельскохозяйстве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ных животных (крупный рогатый скот (быки, волы, коровы), мелкий рогатый скот (козы, овцы), свиньи, лошади, лошаки, мулы, ослы, верблюды, кролики, пушные звери, птица яйценоских пород и птица мясных пород (гуси, индейки, куры, перепелки, утки, цесарки, цыплята-бройлеры), семьи пчел</w:t>
      </w:r>
      <w:r>
        <w:rPr>
          <w:rFonts w:ascii="Times New Roman" w:hAnsi="Times New Roman"/>
          <w:sz w:val="28"/>
          <w:szCs w:val="28"/>
          <w:lang w:eastAsia="en-GB"/>
        </w:rPr>
        <w:t>)</w:t>
      </w:r>
    </w:p>
    <w:p w:rsidR="00A12A0A" w:rsidRPr="00B62F76" w:rsidRDefault="00A12A0A" w:rsidP="00B62F76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_________________ руб. ____ коп.</w:t>
      </w:r>
    </w:p>
    <w:p w:rsidR="00A12A0A" w:rsidRPr="007652C8" w:rsidRDefault="00A12A0A" w:rsidP="007652C8">
      <w:pPr>
        <w:snapToGrid w:val="0"/>
        <w:spacing w:line="240" w:lineRule="auto"/>
        <w:ind w:firstLine="90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64418E">
      <w:pPr>
        <w:snapToGri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Причитающуюся сумму субсидий по договору страхования                  №___ от ________ перечислите ___________________________________</w:t>
      </w:r>
    </w:p>
    <w:p w:rsidR="00A12A0A" w:rsidRPr="007652C8" w:rsidRDefault="00A12A0A" w:rsidP="007652C8">
      <w:pPr>
        <w:snapToGrid w:val="0"/>
        <w:spacing w:line="240" w:lineRule="auto"/>
        <w:ind w:firstLine="900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52C8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(наименование страховой организации) </w:t>
      </w:r>
    </w:p>
    <w:p w:rsidR="00A12A0A" w:rsidRPr="007652C8" w:rsidRDefault="00A12A0A" w:rsidP="007652C8">
      <w:pPr>
        <w:snapToGrid w:val="0"/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7652C8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_________________________________________________________________________________________</w:t>
      </w:r>
    </w:p>
    <w:p w:rsidR="00A12A0A" w:rsidRPr="007652C8" w:rsidRDefault="00A12A0A" w:rsidP="007652C8">
      <w:pPr>
        <w:snapToGrid w:val="0"/>
        <w:spacing w:line="240" w:lineRule="auto"/>
        <w:ind w:firstLine="900"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 w:rsidRPr="007652C8">
        <w:rPr>
          <w:rFonts w:ascii="Times New Roman" w:hAnsi="Times New Roman"/>
          <w:sz w:val="20"/>
          <w:szCs w:val="20"/>
          <w:lang w:eastAsia="ru-RU"/>
        </w:rPr>
        <w:t xml:space="preserve">                              (расчетный счет страховой организации, БИК))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ind w:left="720" w:hanging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Сообщаем следующие сведения</w:t>
      </w:r>
      <w:r>
        <w:rPr>
          <w:rFonts w:ascii="Times New Roman" w:hAnsi="Times New Roman"/>
          <w:sz w:val="28"/>
          <w:szCs w:val="28"/>
          <w:lang w:eastAsia="ru-RU"/>
        </w:rPr>
        <w:t>о себе</w:t>
      </w:r>
      <w:r w:rsidRPr="007652C8">
        <w:rPr>
          <w:rFonts w:ascii="Times New Roman" w:hAnsi="Times New Roman"/>
          <w:sz w:val="28"/>
          <w:szCs w:val="28"/>
          <w:lang w:eastAsia="ru-RU"/>
        </w:rPr>
        <w:t>: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A32C5">
        <w:rPr>
          <w:rFonts w:ascii="Times New Roman" w:hAnsi="Times New Roman"/>
          <w:sz w:val="28"/>
          <w:szCs w:val="28"/>
          <w:lang w:eastAsia="ru-RU"/>
        </w:rPr>
        <w:t>1. Полное наименование ____________________</w:t>
      </w:r>
      <w:r>
        <w:rPr>
          <w:rFonts w:ascii="Times New Roman" w:hAnsi="Times New Roman"/>
          <w:sz w:val="28"/>
          <w:szCs w:val="28"/>
          <w:lang w:eastAsia="ru-RU"/>
        </w:rPr>
        <w:t>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A32C5">
        <w:rPr>
          <w:rFonts w:ascii="Times New Roman" w:hAnsi="Times New Roman"/>
          <w:sz w:val="28"/>
          <w:szCs w:val="28"/>
          <w:lang w:eastAsia="ru-RU"/>
        </w:rPr>
        <w:t>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0A32C5">
        <w:rPr>
          <w:rFonts w:ascii="Times New Roman" w:hAnsi="Times New Roman"/>
          <w:sz w:val="28"/>
          <w:szCs w:val="28"/>
          <w:lang w:eastAsia="ru-RU"/>
        </w:rPr>
        <w:t>___________________________________________________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0A32C5">
        <w:rPr>
          <w:rFonts w:ascii="Times New Roman" w:hAnsi="Times New Roman"/>
          <w:sz w:val="28"/>
          <w:szCs w:val="28"/>
          <w:lang w:eastAsia="ru-RU"/>
        </w:rPr>
        <w:t>. Почтовый адрес 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0A32C5" w:rsidRDefault="00A12A0A" w:rsidP="00A4154A">
      <w:pPr>
        <w:widowControl w:val="0"/>
        <w:autoSpaceDE w:val="0"/>
        <w:autoSpaceDN w:val="0"/>
        <w:adjustRightInd w:val="0"/>
        <w:spacing w:line="240" w:lineRule="auto"/>
        <w:ind w:firstLine="840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0A32C5">
        <w:rPr>
          <w:rFonts w:ascii="Times New Roman" w:hAnsi="Times New Roman"/>
          <w:sz w:val="16"/>
          <w:szCs w:val="16"/>
          <w:lang w:eastAsia="ru-RU"/>
        </w:rPr>
        <w:t>(индекс, край, район, населенный пункт, улица, дом, квартира)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z w:val="16"/>
          <w:szCs w:val="16"/>
          <w:lang w:eastAsia="ru-RU"/>
        </w:rPr>
        <w:t>_</w:t>
      </w:r>
      <w:r w:rsidRPr="000A32C5">
        <w:rPr>
          <w:rFonts w:ascii="Times New Roman" w:hAnsi="Times New Roman"/>
          <w:sz w:val="16"/>
          <w:szCs w:val="16"/>
          <w:lang w:eastAsia="ru-RU"/>
        </w:rPr>
        <w:t>____________________________________________________________________________________________________________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0A32C5">
        <w:rPr>
          <w:rFonts w:ascii="Times New Roman" w:hAnsi="Times New Roman"/>
          <w:sz w:val="28"/>
          <w:szCs w:val="28"/>
          <w:lang w:eastAsia="ru-RU"/>
        </w:rPr>
        <w:t>. Телефон, факс 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 Адрес электронной почты_______________________________________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0A32C5">
        <w:rPr>
          <w:rFonts w:ascii="Times New Roman" w:hAnsi="Times New Roman"/>
          <w:sz w:val="28"/>
          <w:szCs w:val="28"/>
          <w:lang w:eastAsia="ru-RU"/>
        </w:rPr>
        <w:t>. ОГРН (ОГРНИП) 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0A32C5">
        <w:rPr>
          <w:rFonts w:ascii="Times New Roman" w:hAnsi="Times New Roman"/>
          <w:sz w:val="28"/>
          <w:szCs w:val="28"/>
          <w:lang w:eastAsia="ru-RU"/>
        </w:rPr>
        <w:t>. ИНН 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</w:t>
      </w:r>
    </w:p>
    <w:p w:rsidR="00A12A0A" w:rsidRPr="000A32C5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0A32C5">
        <w:rPr>
          <w:rFonts w:ascii="Times New Roman" w:hAnsi="Times New Roman"/>
          <w:sz w:val="28"/>
          <w:szCs w:val="28"/>
          <w:lang w:eastAsia="ru-RU"/>
        </w:rPr>
        <w:t>. КПП __________________________________________________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0A32C5">
        <w:rPr>
          <w:rFonts w:ascii="Times New Roman" w:hAnsi="Times New Roman"/>
          <w:sz w:val="28"/>
          <w:szCs w:val="28"/>
          <w:lang w:eastAsia="ru-RU"/>
        </w:rPr>
        <w:t>__</w:t>
      </w:r>
      <w:r>
        <w:rPr>
          <w:rFonts w:ascii="Times New Roman" w:hAnsi="Times New Roman"/>
          <w:sz w:val="28"/>
          <w:szCs w:val="28"/>
          <w:lang w:eastAsia="ru-RU"/>
        </w:rPr>
        <w:t>_</w:t>
      </w:r>
    </w:p>
    <w:p w:rsidR="00A12A0A" w:rsidRPr="003B1A8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3B1A8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3B1A8A">
        <w:rPr>
          <w:rFonts w:ascii="Times New Roman" w:hAnsi="Times New Roman"/>
          <w:sz w:val="28"/>
          <w:szCs w:val="28"/>
        </w:rPr>
        <w:t>ОКТМО</w:t>
      </w:r>
      <w:r w:rsidRPr="003B1A8A">
        <w:rPr>
          <w:rFonts w:ascii="Times New Roman" w:hAnsi="Times New Roman"/>
          <w:sz w:val="28"/>
          <w:szCs w:val="28"/>
          <w:lang w:eastAsia="ru-RU"/>
        </w:rPr>
        <w:t xml:space="preserve"> 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left="720" w:hanging="1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Pr="000A32C5">
        <w:rPr>
          <w:rFonts w:ascii="Times New Roman" w:hAnsi="Times New Roman"/>
          <w:sz w:val="28"/>
          <w:szCs w:val="28"/>
          <w:lang w:eastAsia="ru-RU"/>
        </w:rPr>
        <w:t>. ОКПО __</w:t>
      </w:r>
      <w:r>
        <w:rPr>
          <w:rFonts w:ascii="Times New Roman" w:hAnsi="Times New Roman"/>
          <w:sz w:val="28"/>
          <w:szCs w:val="28"/>
          <w:lang w:eastAsia="ru-RU"/>
        </w:rPr>
        <w:t>_________</w:t>
      </w:r>
      <w:r w:rsidRPr="000A32C5">
        <w:rPr>
          <w:rFonts w:ascii="Times New Roman" w:hAnsi="Times New Roman"/>
          <w:sz w:val="28"/>
          <w:szCs w:val="28"/>
          <w:lang w:eastAsia="ru-RU"/>
        </w:rPr>
        <w:t>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Достоверность и полноту сведений, содержащихся в настоящем заявл</w:t>
      </w:r>
      <w:r w:rsidRPr="007652C8">
        <w:rPr>
          <w:rFonts w:ascii="Times New Roman" w:hAnsi="Times New Roman"/>
          <w:sz w:val="28"/>
          <w:szCs w:val="28"/>
          <w:lang w:eastAsia="ru-RU"/>
        </w:rPr>
        <w:t>е</w:t>
      </w:r>
      <w:r w:rsidRPr="007652C8">
        <w:rPr>
          <w:rFonts w:ascii="Times New Roman" w:hAnsi="Times New Roman"/>
          <w:sz w:val="28"/>
          <w:szCs w:val="28"/>
          <w:lang w:eastAsia="ru-RU"/>
        </w:rPr>
        <w:t>нии и прилагаемых к нему документах, подтверждаем.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Об ответственности за предоставление неполных или заведомо недост</w:t>
      </w:r>
      <w:r w:rsidRPr="007652C8">
        <w:rPr>
          <w:rFonts w:ascii="Times New Roman" w:hAnsi="Times New Roman"/>
          <w:sz w:val="28"/>
          <w:szCs w:val="28"/>
          <w:lang w:eastAsia="ru-RU"/>
        </w:rPr>
        <w:t>о</w:t>
      </w:r>
      <w:r w:rsidRPr="007652C8">
        <w:rPr>
          <w:rFonts w:ascii="Times New Roman" w:hAnsi="Times New Roman"/>
          <w:sz w:val="28"/>
          <w:szCs w:val="28"/>
          <w:lang w:eastAsia="ru-RU"/>
        </w:rPr>
        <w:t>верных сведений и документов предупреждены.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4"/>
          <w:sz w:val="28"/>
          <w:szCs w:val="28"/>
          <w:lang w:eastAsia="ru-RU"/>
        </w:rPr>
        <w:t>С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огласе</w:t>
      </w:r>
      <w:r>
        <w:rPr>
          <w:rFonts w:ascii="Times New Roman" w:hAnsi="Times New Roman"/>
          <w:spacing w:val="4"/>
          <w:sz w:val="28"/>
          <w:szCs w:val="28"/>
          <w:lang w:eastAsia="ru-RU"/>
        </w:rPr>
        <w:t>н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 xml:space="preserve"> на автоматизированную, а также без использования средств автоматизации обработку персональных данных в соответствии с Федерал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ь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ным законом Российской Федерации от 27 июля 2006 года № 152-ФЗ «О пе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>р</w:t>
      </w:r>
      <w:r w:rsidRPr="00BE1077">
        <w:rPr>
          <w:rFonts w:ascii="Times New Roman" w:hAnsi="Times New Roman"/>
          <w:spacing w:val="4"/>
          <w:sz w:val="28"/>
          <w:szCs w:val="28"/>
          <w:lang w:eastAsia="ru-RU"/>
        </w:rPr>
        <w:t xml:space="preserve">сональных данных» и иным </w:t>
      </w:r>
      <w:r w:rsidRPr="008A3BDC">
        <w:rPr>
          <w:rFonts w:ascii="Times New Roman" w:hAnsi="Times New Roman"/>
          <w:spacing w:val="4"/>
          <w:sz w:val="28"/>
          <w:szCs w:val="28"/>
          <w:lang w:eastAsia="ru-RU"/>
        </w:rPr>
        <w:t>законодательством Российской Федерации и з</w:t>
      </w:r>
      <w:r w:rsidRPr="008A3BDC">
        <w:rPr>
          <w:rFonts w:ascii="Times New Roman" w:hAnsi="Times New Roman"/>
          <w:spacing w:val="4"/>
          <w:sz w:val="28"/>
          <w:szCs w:val="28"/>
          <w:lang w:eastAsia="ru-RU"/>
        </w:rPr>
        <w:t>а</w:t>
      </w:r>
      <w:r w:rsidRPr="008A3BDC">
        <w:rPr>
          <w:rFonts w:ascii="Times New Roman" w:hAnsi="Times New Roman"/>
          <w:spacing w:val="4"/>
          <w:sz w:val="28"/>
          <w:szCs w:val="28"/>
          <w:lang w:eastAsia="ru-RU"/>
        </w:rPr>
        <w:t>конодательством Краснодарского края.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3BDC">
        <w:rPr>
          <w:rFonts w:ascii="Times New Roman" w:hAnsi="Times New Roman"/>
          <w:sz w:val="28"/>
          <w:szCs w:val="28"/>
          <w:lang w:eastAsia="ru-RU"/>
        </w:rPr>
        <w:t>Все условия, необходимые для  предоставления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субсидии выполняем.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Уведомлены о том, что в случае выявления несоблюдения целей и усл</w:t>
      </w:r>
      <w:r w:rsidRPr="007652C8">
        <w:rPr>
          <w:rFonts w:ascii="Times New Roman" w:hAnsi="Times New Roman"/>
          <w:sz w:val="28"/>
          <w:szCs w:val="28"/>
          <w:lang w:eastAsia="ru-RU"/>
        </w:rPr>
        <w:t>о</w:t>
      </w:r>
      <w:r w:rsidRPr="007652C8">
        <w:rPr>
          <w:rFonts w:ascii="Times New Roman" w:hAnsi="Times New Roman"/>
          <w:sz w:val="28"/>
          <w:szCs w:val="28"/>
          <w:lang w:eastAsia="ru-RU"/>
        </w:rPr>
        <w:t>вий предоставления субсидии, установления факта представления ложных св</w:t>
      </w:r>
      <w:r w:rsidRPr="007652C8">
        <w:rPr>
          <w:rFonts w:ascii="Times New Roman" w:hAnsi="Times New Roman"/>
          <w:sz w:val="28"/>
          <w:szCs w:val="28"/>
          <w:lang w:eastAsia="ru-RU"/>
        </w:rPr>
        <w:t>е</w:t>
      </w:r>
      <w:r w:rsidRPr="007652C8">
        <w:rPr>
          <w:rFonts w:ascii="Times New Roman" w:hAnsi="Times New Roman"/>
          <w:sz w:val="28"/>
          <w:szCs w:val="28"/>
          <w:lang w:eastAsia="ru-RU"/>
        </w:rPr>
        <w:t>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1)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2)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3)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 xml:space="preserve">4) _________________________________________ на ___ </w:t>
      </w:r>
      <w:r>
        <w:rPr>
          <w:rFonts w:ascii="Times New Roman" w:hAnsi="Times New Roman"/>
          <w:sz w:val="28"/>
          <w:szCs w:val="28"/>
          <w:lang w:eastAsia="ru-RU"/>
        </w:rPr>
        <w:t>л. в ___ экз;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экз.;</w:t>
      </w:r>
    </w:p>
    <w:p w:rsidR="00A12A0A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экз.;</w:t>
      </w:r>
    </w:p>
    <w:p w:rsidR="00A12A0A" w:rsidRPr="007652C8" w:rsidRDefault="00A12A0A" w:rsidP="0064418E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7652C8">
        <w:rPr>
          <w:rFonts w:ascii="Times New Roman" w:hAnsi="Times New Roman"/>
          <w:sz w:val="28"/>
          <w:szCs w:val="28"/>
          <w:lang w:eastAsia="ru-RU"/>
        </w:rPr>
        <w:t>) _________________________________________ на ___ л. в ___ экз.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Руководитель________________</w:t>
      </w:r>
      <w:r w:rsidRPr="00925EA0">
        <w:rPr>
          <w:rFonts w:ascii="Times New Roman" w:hAnsi="Times New Roman"/>
          <w:sz w:val="28"/>
          <w:szCs w:val="28"/>
          <w:lang w:eastAsia="ru-RU"/>
        </w:rPr>
        <w:t>_</w:t>
      </w:r>
      <w:r w:rsidRPr="007652C8">
        <w:rPr>
          <w:rFonts w:ascii="Times New Roman" w:hAnsi="Times New Roman"/>
          <w:sz w:val="28"/>
          <w:szCs w:val="28"/>
          <w:lang w:eastAsia="ru-RU"/>
        </w:rPr>
        <w:t>___ ______________  _______</w:t>
      </w:r>
      <w:r w:rsidRPr="00925EA0">
        <w:rPr>
          <w:rFonts w:ascii="Times New Roman" w:hAnsi="Times New Roman"/>
          <w:sz w:val="28"/>
          <w:szCs w:val="28"/>
          <w:lang w:eastAsia="ru-RU"/>
        </w:rPr>
        <w:t>_____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М.П</w:t>
      </w:r>
      <w:r w:rsidRPr="007652C8">
        <w:rPr>
          <w:rFonts w:ascii="Times New Roman" w:hAnsi="Times New Roman"/>
          <w:lang w:eastAsia="ru-RU"/>
        </w:rPr>
        <w:t>.                                     (должность</w:t>
      </w:r>
      <w:r>
        <w:rPr>
          <w:rFonts w:ascii="Times New Roman" w:hAnsi="Times New Roman"/>
          <w:lang w:eastAsia="ru-RU"/>
        </w:rPr>
        <w:t xml:space="preserve">)                  </w:t>
      </w:r>
      <w:r w:rsidRPr="00925EA0">
        <w:rPr>
          <w:rFonts w:ascii="Times New Roman" w:hAnsi="Times New Roman"/>
          <w:lang w:eastAsia="ru-RU"/>
        </w:rPr>
        <w:t xml:space="preserve">     </w:t>
      </w:r>
      <w:r>
        <w:rPr>
          <w:rFonts w:ascii="Times New Roman" w:hAnsi="Times New Roman"/>
          <w:lang w:eastAsia="ru-RU"/>
        </w:rPr>
        <w:t xml:space="preserve">(подпись)       </w:t>
      </w:r>
      <w:r w:rsidRPr="00925EA0">
        <w:rPr>
          <w:rFonts w:ascii="Times New Roman" w:hAnsi="Times New Roman"/>
          <w:lang w:eastAsia="ru-RU"/>
        </w:rPr>
        <w:t xml:space="preserve">        </w:t>
      </w:r>
      <w:r>
        <w:rPr>
          <w:rFonts w:ascii="Times New Roman" w:hAnsi="Times New Roman"/>
          <w:lang w:eastAsia="ru-RU"/>
        </w:rPr>
        <w:t xml:space="preserve"> </w:t>
      </w:r>
      <w:r w:rsidRPr="007652C8">
        <w:rPr>
          <w:rFonts w:ascii="Times New Roman" w:hAnsi="Times New Roman"/>
          <w:lang w:eastAsia="ru-RU"/>
        </w:rPr>
        <w:t>(расшифровка подписи)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Главный бухгалтер ___________________   _________________</w:t>
      </w:r>
      <w:r>
        <w:rPr>
          <w:rFonts w:ascii="Times New Roman" w:hAnsi="Times New Roman"/>
          <w:sz w:val="28"/>
          <w:szCs w:val="28"/>
          <w:lang w:eastAsia="ru-RU"/>
        </w:rPr>
        <w:t>_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___________</w:t>
      </w:r>
    </w:p>
    <w:p w:rsidR="00A12A0A" w:rsidRPr="007D1C39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D1C39">
        <w:rPr>
          <w:rFonts w:ascii="Times New Roman" w:hAnsi="Times New Roman"/>
          <w:lang w:eastAsia="ru-RU"/>
        </w:rPr>
        <w:t xml:space="preserve">        </w:t>
      </w:r>
      <w:r>
        <w:rPr>
          <w:rFonts w:ascii="Times New Roman" w:hAnsi="Times New Roman"/>
          <w:lang w:val="en-US" w:eastAsia="ru-RU"/>
        </w:rPr>
        <w:t xml:space="preserve">                                                   </w:t>
      </w:r>
      <w:r w:rsidRPr="007D1C39">
        <w:rPr>
          <w:rFonts w:ascii="Times New Roman" w:hAnsi="Times New Roman"/>
          <w:lang w:eastAsia="ru-RU"/>
        </w:rPr>
        <w:t xml:space="preserve">  (подпись)        </w:t>
      </w:r>
      <w:r>
        <w:rPr>
          <w:rFonts w:ascii="Times New Roman" w:hAnsi="Times New Roman"/>
          <w:lang w:val="en-US" w:eastAsia="ru-RU"/>
        </w:rPr>
        <w:t xml:space="preserve">                           </w:t>
      </w:r>
      <w:r w:rsidRPr="007D1C39">
        <w:rPr>
          <w:rFonts w:ascii="Times New Roman" w:hAnsi="Times New Roman"/>
          <w:lang w:eastAsia="ru-RU"/>
        </w:rPr>
        <w:t xml:space="preserve"> (расшифровка подписи)</w:t>
      </w:r>
    </w:p>
    <w:p w:rsidR="00A12A0A" w:rsidRPr="007D1C39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</w:p>
    <w:p w:rsidR="00A12A0A" w:rsidRPr="007D1C39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Документы сдал «___» ____</w:t>
      </w:r>
      <w:r w:rsidRPr="00925EA0">
        <w:rPr>
          <w:rFonts w:ascii="Times New Roman" w:hAnsi="Times New Roman"/>
          <w:sz w:val="28"/>
          <w:szCs w:val="28"/>
          <w:lang w:eastAsia="ru-RU"/>
        </w:rPr>
        <w:t>___</w:t>
      </w:r>
      <w:r w:rsidRPr="007652C8">
        <w:rPr>
          <w:rFonts w:ascii="Times New Roman" w:hAnsi="Times New Roman"/>
          <w:sz w:val="28"/>
          <w:szCs w:val="28"/>
          <w:lang w:eastAsia="ru-RU"/>
        </w:rPr>
        <w:t>_ 20</w:t>
      </w:r>
      <w:r w:rsidRPr="00925EA0">
        <w:rPr>
          <w:rFonts w:ascii="Times New Roman" w:hAnsi="Times New Roman"/>
          <w:sz w:val="28"/>
          <w:szCs w:val="28"/>
          <w:lang w:eastAsia="ru-RU"/>
        </w:rPr>
        <w:t>14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год ______________  _________________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925EA0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     </w:t>
      </w:r>
      <w:r w:rsidRPr="007652C8">
        <w:rPr>
          <w:rFonts w:ascii="Times New Roman" w:hAnsi="Times New Roman"/>
          <w:lang w:eastAsia="ru-RU"/>
        </w:rPr>
        <w:t>(п</w:t>
      </w:r>
      <w:r>
        <w:rPr>
          <w:rFonts w:ascii="Times New Roman" w:hAnsi="Times New Roman"/>
          <w:lang w:eastAsia="ru-RU"/>
        </w:rPr>
        <w:t xml:space="preserve">одпись)          </w:t>
      </w:r>
      <w:r w:rsidRPr="007652C8">
        <w:rPr>
          <w:rFonts w:ascii="Times New Roman" w:hAnsi="Times New Roman"/>
          <w:lang w:eastAsia="ru-RU"/>
        </w:rPr>
        <w:t>(расшифровка подписи)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Документы принял ___________</w:t>
      </w:r>
      <w:r w:rsidRPr="00925EA0">
        <w:rPr>
          <w:rFonts w:ascii="Times New Roman" w:hAnsi="Times New Roman"/>
          <w:sz w:val="28"/>
          <w:szCs w:val="28"/>
          <w:lang w:eastAsia="ru-RU"/>
        </w:rPr>
        <w:t>___</w:t>
      </w:r>
      <w:r w:rsidRPr="007652C8">
        <w:rPr>
          <w:rFonts w:ascii="Times New Roman" w:hAnsi="Times New Roman"/>
          <w:sz w:val="28"/>
          <w:szCs w:val="28"/>
          <w:lang w:eastAsia="ru-RU"/>
        </w:rPr>
        <w:t>___</w:t>
      </w:r>
      <w:r w:rsidRPr="00925EA0">
        <w:rPr>
          <w:rFonts w:ascii="Times New Roman" w:hAnsi="Times New Roman"/>
          <w:sz w:val="28"/>
          <w:szCs w:val="28"/>
          <w:lang w:eastAsia="ru-RU"/>
        </w:rPr>
        <w:t>_</w:t>
      </w:r>
      <w:r w:rsidRPr="007652C8">
        <w:rPr>
          <w:rFonts w:ascii="Times New Roman" w:hAnsi="Times New Roman"/>
          <w:sz w:val="28"/>
          <w:szCs w:val="28"/>
          <w:lang w:eastAsia="ru-RU"/>
        </w:rPr>
        <w:t>_ ___</w:t>
      </w:r>
      <w:r w:rsidRPr="00925EA0">
        <w:rPr>
          <w:rFonts w:ascii="Times New Roman" w:hAnsi="Times New Roman"/>
          <w:sz w:val="28"/>
          <w:szCs w:val="28"/>
          <w:lang w:eastAsia="ru-RU"/>
        </w:rPr>
        <w:t>__</w:t>
      </w:r>
      <w:r w:rsidRPr="007652C8">
        <w:rPr>
          <w:rFonts w:ascii="Times New Roman" w:hAnsi="Times New Roman"/>
          <w:sz w:val="28"/>
          <w:szCs w:val="28"/>
          <w:lang w:eastAsia="ru-RU"/>
        </w:rPr>
        <w:t>________  __________________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lang w:eastAsia="ru-RU"/>
        </w:rPr>
      </w:pPr>
      <w:r w:rsidRPr="007652C8">
        <w:rPr>
          <w:rFonts w:ascii="Times New Roman" w:hAnsi="Times New Roman"/>
          <w:lang w:eastAsia="ru-RU"/>
        </w:rPr>
        <w:t xml:space="preserve">          </w:t>
      </w:r>
      <w:r w:rsidRPr="00925EA0">
        <w:rPr>
          <w:rFonts w:ascii="Times New Roman" w:hAnsi="Times New Roman"/>
          <w:lang w:eastAsia="ru-RU"/>
        </w:rPr>
        <w:t xml:space="preserve">                                              </w:t>
      </w:r>
      <w:r w:rsidRPr="007652C8">
        <w:rPr>
          <w:rFonts w:ascii="Times New Roman" w:hAnsi="Times New Roman"/>
          <w:lang w:eastAsia="ru-RU"/>
        </w:rPr>
        <w:t xml:space="preserve">  (должность)         </w:t>
      </w:r>
      <w:r w:rsidRPr="00925EA0">
        <w:rPr>
          <w:rFonts w:ascii="Times New Roman" w:hAnsi="Times New Roman"/>
          <w:lang w:eastAsia="ru-RU"/>
        </w:rPr>
        <w:t xml:space="preserve">          </w:t>
      </w:r>
      <w:r w:rsidRPr="007652C8">
        <w:rPr>
          <w:rFonts w:ascii="Times New Roman" w:hAnsi="Times New Roman"/>
          <w:lang w:eastAsia="ru-RU"/>
        </w:rPr>
        <w:t xml:space="preserve"> (подпись)          </w:t>
      </w:r>
      <w:r>
        <w:rPr>
          <w:rFonts w:ascii="Times New Roman" w:hAnsi="Times New Roman"/>
          <w:lang w:val="en-US" w:eastAsia="ru-RU"/>
        </w:rPr>
        <w:t xml:space="preserve">      </w:t>
      </w:r>
      <w:r w:rsidRPr="007652C8">
        <w:rPr>
          <w:rFonts w:ascii="Times New Roman" w:hAnsi="Times New Roman"/>
          <w:lang w:eastAsia="ru-RU"/>
        </w:rPr>
        <w:t xml:space="preserve"> (расшифровка подписи)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652C8">
        <w:rPr>
          <w:rFonts w:ascii="Times New Roman" w:hAnsi="Times New Roman"/>
          <w:sz w:val="28"/>
          <w:szCs w:val="28"/>
          <w:lang w:eastAsia="ru-RU"/>
        </w:rPr>
        <w:t>«___» __________ 20</w:t>
      </w:r>
      <w:r>
        <w:rPr>
          <w:rFonts w:ascii="Times New Roman" w:hAnsi="Times New Roman"/>
          <w:sz w:val="28"/>
          <w:szCs w:val="28"/>
          <w:lang w:val="en-US" w:eastAsia="ru-RU"/>
        </w:rPr>
        <w:t>14</w:t>
      </w:r>
      <w:r w:rsidRPr="007652C8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7652C8" w:rsidRDefault="00A12A0A" w:rsidP="007652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12A0A" w:rsidRPr="00B62F76" w:rsidRDefault="00A12A0A" w:rsidP="00B62F7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12A0A" w:rsidRPr="00B62F76" w:rsidSect="00F54A2A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A0A" w:rsidRDefault="00A12A0A" w:rsidP="00E7013C">
      <w:pPr>
        <w:spacing w:line="240" w:lineRule="auto"/>
      </w:pPr>
      <w:r>
        <w:separator/>
      </w:r>
    </w:p>
  </w:endnote>
  <w:endnote w:type="continuationSeparator" w:id="1">
    <w:p w:rsidR="00A12A0A" w:rsidRDefault="00A12A0A" w:rsidP="00E70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A0A" w:rsidRDefault="00A12A0A" w:rsidP="00E7013C">
      <w:pPr>
        <w:spacing w:line="240" w:lineRule="auto"/>
      </w:pPr>
      <w:r>
        <w:separator/>
      </w:r>
    </w:p>
  </w:footnote>
  <w:footnote w:type="continuationSeparator" w:id="1">
    <w:p w:rsidR="00A12A0A" w:rsidRDefault="00A12A0A" w:rsidP="00E7013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A0A" w:rsidRPr="00D554DB" w:rsidRDefault="00A12A0A">
    <w:pPr>
      <w:pStyle w:val="Header"/>
      <w:jc w:val="center"/>
      <w:rPr>
        <w:rFonts w:ascii="Times New Roman" w:hAnsi="Times New Roman"/>
        <w:sz w:val="28"/>
        <w:szCs w:val="28"/>
      </w:rPr>
    </w:pPr>
    <w:r w:rsidRPr="00D554DB">
      <w:rPr>
        <w:rFonts w:ascii="Times New Roman" w:hAnsi="Times New Roman"/>
        <w:sz w:val="28"/>
        <w:szCs w:val="28"/>
      </w:rPr>
      <w:fldChar w:fldCharType="begin"/>
    </w:r>
    <w:r w:rsidRPr="00D554DB">
      <w:rPr>
        <w:rFonts w:ascii="Times New Roman" w:hAnsi="Times New Roman"/>
        <w:sz w:val="28"/>
        <w:szCs w:val="28"/>
      </w:rPr>
      <w:instrText>PAGE   \* MERGEFORMAT</w:instrText>
    </w:r>
    <w:r w:rsidRPr="00D554DB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2</w:t>
    </w:r>
    <w:r w:rsidRPr="00D554DB">
      <w:rPr>
        <w:rFonts w:ascii="Times New Roman" w:hAnsi="Times New Roman"/>
        <w:sz w:val="28"/>
        <w:szCs w:val="28"/>
      </w:rPr>
      <w:fldChar w:fldCharType="end"/>
    </w:r>
  </w:p>
  <w:p w:rsidR="00A12A0A" w:rsidRPr="00F54A2A" w:rsidRDefault="00A12A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3182"/>
    <w:rsid w:val="00033160"/>
    <w:rsid w:val="00035631"/>
    <w:rsid w:val="00036E39"/>
    <w:rsid w:val="000439E2"/>
    <w:rsid w:val="00043CB0"/>
    <w:rsid w:val="0004626F"/>
    <w:rsid w:val="00056B41"/>
    <w:rsid w:val="00056B62"/>
    <w:rsid w:val="00057FD5"/>
    <w:rsid w:val="000644B1"/>
    <w:rsid w:val="00065EB8"/>
    <w:rsid w:val="00066633"/>
    <w:rsid w:val="00073409"/>
    <w:rsid w:val="00081DB6"/>
    <w:rsid w:val="000951A5"/>
    <w:rsid w:val="00097A2C"/>
    <w:rsid w:val="000A13E3"/>
    <w:rsid w:val="000A17D5"/>
    <w:rsid w:val="000A28BF"/>
    <w:rsid w:val="000A32C5"/>
    <w:rsid w:val="000A5041"/>
    <w:rsid w:val="000B0B9B"/>
    <w:rsid w:val="000C179D"/>
    <w:rsid w:val="000C4EF2"/>
    <w:rsid w:val="000C5580"/>
    <w:rsid w:val="000C5F7C"/>
    <w:rsid w:val="000D0260"/>
    <w:rsid w:val="000D25F7"/>
    <w:rsid w:val="000D3F71"/>
    <w:rsid w:val="000D4CF3"/>
    <w:rsid w:val="000E0AC3"/>
    <w:rsid w:val="000F2F3A"/>
    <w:rsid w:val="000F382D"/>
    <w:rsid w:val="00104DCF"/>
    <w:rsid w:val="00106DF8"/>
    <w:rsid w:val="00123496"/>
    <w:rsid w:val="001265DF"/>
    <w:rsid w:val="00127692"/>
    <w:rsid w:val="00144D39"/>
    <w:rsid w:val="00154129"/>
    <w:rsid w:val="00155592"/>
    <w:rsid w:val="00167F06"/>
    <w:rsid w:val="00173D94"/>
    <w:rsid w:val="001914C7"/>
    <w:rsid w:val="00192A24"/>
    <w:rsid w:val="001A036E"/>
    <w:rsid w:val="001A1798"/>
    <w:rsid w:val="001A4C52"/>
    <w:rsid w:val="001A506B"/>
    <w:rsid w:val="001A55F1"/>
    <w:rsid w:val="001A6B9D"/>
    <w:rsid w:val="001A7D3C"/>
    <w:rsid w:val="001B311C"/>
    <w:rsid w:val="001B6C08"/>
    <w:rsid w:val="001C17A5"/>
    <w:rsid w:val="001C3770"/>
    <w:rsid w:val="001C594D"/>
    <w:rsid w:val="001D7FFA"/>
    <w:rsid w:val="001E43B9"/>
    <w:rsid w:val="001E59D9"/>
    <w:rsid w:val="001F35E3"/>
    <w:rsid w:val="001F4293"/>
    <w:rsid w:val="00205811"/>
    <w:rsid w:val="00225EF1"/>
    <w:rsid w:val="002353C2"/>
    <w:rsid w:val="00235F46"/>
    <w:rsid w:val="00236FAE"/>
    <w:rsid w:val="00242E3F"/>
    <w:rsid w:val="002451C2"/>
    <w:rsid w:val="002501A4"/>
    <w:rsid w:val="00253F0C"/>
    <w:rsid w:val="002571F1"/>
    <w:rsid w:val="00260AD3"/>
    <w:rsid w:val="0026488A"/>
    <w:rsid w:val="00274A5E"/>
    <w:rsid w:val="00276D89"/>
    <w:rsid w:val="00276F8E"/>
    <w:rsid w:val="00280BA4"/>
    <w:rsid w:val="00287ABD"/>
    <w:rsid w:val="00296E85"/>
    <w:rsid w:val="00297B2C"/>
    <w:rsid w:val="002B25E1"/>
    <w:rsid w:val="002C18FF"/>
    <w:rsid w:val="002C24D2"/>
    <w:rsid w:val="002C5E82"/>
    <w:rsid w:val="002E1297"/>
    <w:rsid w:val="002E180D"/>
    <w:rsid w:val="002F7769"/>
    <w:rsid w:val="00300594"/>
    <w:rsid w:val="003043A6"/>
    <w:rsid w:val="00305383"/>
    <w:rsid w:val="00305CE6"/>
    <w:rsid w:val="00322559"/>
    <w:rsid w:val="00322BC4"/>
    <w:rsid w:val="00327ACF"/>
    <w:rsid w:val="00330127"/>
    <w:rsid w:val="0034045E"/>
    <w:rsid w:val="00343460"/>
    <w:rsid w:val="003473A7"/>
    <w:rsid w:val="00347DE5"/>
    <w:rsid w:val="00351AAE"/>
    <w:rsid w:val="00363EE0"/>
    <w:rsid w:val="00364AC1"/>
    <w:rsid w:val="0037062C"/>
    <w:rsid w:val="00377603"/>
    <w:rsid w:val="00380C8A"/>
    <w:rsid w:val="0038395C"/>
    <w:rsid w:val="00384432"/>
    <w:rsid w:val="00392722"/>
    <w:rsid w:val="00395DC2"/>
    <w:rsid w:val="003B1A8A"/>
    <w:rsid w:val="003B249A"/>
    <w:rsid w:val="003D00AC"/>
    <w:rsid w:val="003D0A29"/>
    <w:rsid w:val="003D476B"/>
    <w:rsid w:val="003D74A9"/>
    <w:rsid w:val="003E3439"/>
    <w:rsid w:val="003E4C23"/>
    <w:rsid w:val="003E55D5"/>
    <w:rsid w:val="003E6E7C"/>
    <w:rsid w:val="003F055D"/>
    <w:rsid w:val="003F4424"/>
    <w:rsid w:val="00400F36"/>
    <w:rsid w:val="004013A8"/>
    <w:rsid w:val="00401447"/>
    <w:rsid w:val="00402A79"/>
    <w:rsid w:val="00404DEA"/>
    <w:rsid w:val="00417A8A"/>
    <w:rsid w:val="00422C1D"/>
    <w:rsid w:val="00425977"/>
    <w:rsid w:val="00425D77"/>
    <w:rsid w:val="004300CB"/>
    <w:rsid w:val="00431D99"/>
    <w:rsid w:val="00435655"/>
    <w:rsid w:val="00444565"/>
    <w:rsid w:val="00447900"/>
    <w:rsid w:val="004533B8"/>
    <w:rsid w:val="0045623E"/>
    <w:rsid w:val="00460E23"/>
    <w:rsid w:val="00480B18"/>
    <w:rsid w:val="00491D9C"/>
    <w:rsid w:val="00494736"/>
    <w:rsid w:val="004B368F"/>
    <w:rsid w:val="004C29A7"/>
    <w:rsid w:val="004C400A"/>
    <w:rsid w:val="004C5076"/>
    <w:rsid w:val="004D6040"/>
    <w:rsid w:val="004E1FE9"/>
    <w:rsid w:val="004E304B"/>
    <w:rsid w:val="004E7916"/>
    <w:rsid w:val="004F4EFD"/>
    <w:rsid w:val="004F7908"/>
    <w:rsid w:val="00510E3F"/>
    <w:rsid w:val="00513AF1"/>
    <w:rsid w:val="00517106"/>
    <w:rsid w:val="005171E1"/>
    <w:rsid w:val="00523A61"/>
    <w:rsid w:val="005246E3"/>
    <w:rsid w:val="00524E89"/>
    <w:rsid w:val="00525212"/>
    <w:rsid w:val="00525FDD"/>
    <w:rsid w:val="005261CC"/>
    <w:rsid w:val="00530D8E"/>
    <w:rsid w:val="00533482"/>
    <w:rsid w:val="00535043"/>
    <w:rsid w:val="005424C7"/>
    <w:rsid w:val="00543004"/>
    <w:rsid w:val="00557C75"/>
    <w:rsid w:val="005632C3"/>
    <w:rsid w:val="00565A13"/>
    <w:rsid w:val="005700FF"/>
    <w:rsid w:val="00570DCB"/>
    <w:rsid w:val="005756F7"/>
    <w:rsid w:val="0057783E"/>
    <w:rsid w:val="00577C8A"/>
    <w:rsid w:val="00583500"/>
    <w:rsid w:val="00584C8C"/>
    <w:rsid w:val="005A24C8"/>
    <w:rsid w:val="005A2CD5"/>
    <w:rsid w:val="005B3596"/>
    <w:rsid w:val="005C39A8"/>
    <w:rsid w:val="005D6798"/>
    <w:rsid w:val="005E2A98"/>
    <w:rsid w:val="005E377C"/>
    <w:rsid w:val="005E3BD5"/>
    <w:rsid w:val="005E443C"/>
    <w:rsid w:val="005E6E4D"/>
    <w:rsid w:val="005F17B5"/>
    <w:rsid w:val="005F43C0"/>
    <w:rsid w:val="005F6D3A"/>
    <w:rsid w:val="00602AD9"/>
    <w:rsid w:val="00607407"/>
    <w:rsid w:val="0061048D"/>
    <w:rsid w:val="00610973"/>
    <w:rsid w:val="006111F7"/>
    <w:rsid w:val="00613D1C"/>
    <w:rsid w:val="00613D8C"/>
    <w:rsid w:val="0064418E"/>
    <w:rsid w:val="00646799"/>
    <w:rsid w:val="006563AB"/>
    <w:rsid w:val="00662C81"/>
    <w:rsid w:val="00664290"/>
    <w:rsid w:val="00665972"/>
    <w:rsid w:val="00673160"/>
    <w:rsid w:val="00675478"/>
    <w:rsid w:val="00694423"/>
    <w:rsid w:val="0069748F"/>
    <w:rsid w:val="006B396C"/>
    <w:rsid w:val="006C00EB"/>
    <w:rsid w:val="006C5785"/>
    <w:rsid w:val="006D5FF5"/>
    <w:rsid w:val="006D72FA"/>
    <w:rsid w:val="006E0040"/>
    <w:rsid w:val="006E6297"/>
    <w:rsid w:val="006E701D"/>
    <w:rsid w:val="006F117C"/>
    <w:rsid w:val="007008D5"/>
    <w:rsid w:val="0070369E"/>
    <w:rsid w:val="00704CA2"/>
    <w:rsid w:val="00710AFF"/>
    <w:rsid w:val="00727313"/>
    <w:rsid w:val="00737BCA"/>
    <w:rsid w:val="00740B42"/>
    <w:rsid w:val="00740F16"/>
    <w:rsid w:val="00741161"/>
    <w:rsid w:val="00751FE3"/>
    <w:rsid w:val="00763D06"/>
    <w:rsid w:val="00764EF7"/>
    <w:rsid w:val="007652C8"/>
    <w:rsid w:val="007676E7"/>
    <w:rsid w:val="00772CF1"/>
    <w:rsid w:val="00776374"/>
    <w:rsid w:val="007862EB"/>
    <w:rsid w:val="00791CFD"/>
    <w:rsid w:val="0079211F"/>
    <w:rsid w:val="007943E3"/>
    <w:rsid w:val="00794C33"/>
    <w:rsid w:val="00794F00"/>
    <w:rsid w:val="007B458A"/>
    <w:rsid w:val="007B7508"/>
    <w:rsid w:val="007D0CEF"/>
    <w:rsid w:val="007D1C39"/>
    <w:rsid w:val="007E121E"/>
    <w:rsid w:val="007E1FEE"/>
    <w:rsid w:val="007E7492"/>
    <w:rsid w:val="007F18DD"/>
    <w:rsid w:val="007F20CE"/>
    <w:rsid w:val="007F7BC2"/>
    <w:rsid w:val="00804B2C"/>
    <w:rsid w:val="00810D51"/>
    <w:rsid w:val="00816C84"/>
    <w:rsid w:val="008231C1"/>
    <w:rsid w:val="00830743"/>
    <w:rsid w:val="0084156D"/>
    <w:rsid w:val="00841DAE"/>
    <w:rsid w:val="00841E96"/>
    <w:rsid w:val="00842827"/>
    <w:rsid w:val="00845353"/>
    <w:rsid w:val="008564CC"/>
    <w:rsid w:val="008607EF"/>
    <w:rsid w:val="00861F88"/>
    <w:rsid w:val="00870703"/>
    <w:rsid w:val="00876168"/>
    <w:rsid w:val="0087662C"/>
    <w:rsid w:val="008771F1"/>
    <w:rsid w:val="00884267"/>
    <w:rsid w:val="008842CC"/>
    <w:rsid w:val="008A3BDC"/>
    <w:rsid w:val="008B3182"/>
    <w:rsid w:val="008C74B3"/>
    <w:rsid w:val="008C7ECE"/>
    <w:rsid w:val="008D056A"/>
    <w:rsid w:val="008D4391"/>
    <w:rsid w:val="008D5D68"/>
    <w:rsid w:val="008D6D5F"/>
    <w:rsid w:val="008E4742"/>
    <w:rsid w:val="008E736D"/>
    <w:rsid w:val="008E7F44"/>
    <w:rsid w:val="008F3898"/>
    <w:rsid w:val="009009F6"/>
    <w:rsid w:val="00903AD9"/>
    <w:rsid w:val="00906295"/>
    <w:rsid w:val="009112B9"/>
    <w:rsid w:val="00912979"/>
    <w:rsid w:val="0091416A"/>
    <w:rsid w:val="00922272"/>
    <w:rsid w:val="00925EA0"/>
    <w:rsid w:val="0093169B"/>
    <w:rsid w:val="00941870"/>
    <w:rsid w:val="009429FD"/>
    <w:rsid w:val="00943154"/>
    <w:rsid w:val="00943CBC"/>
    <w:rsid w:val="00945342"/>
    <w:rsid w:val="009609FB"/>
    <w:rsid w:val="00960F71"/>
    <w:rsid w:val="0096360B"/>
    <w:rsid w:val="009642B9"/>
    <w:rsid w:val="00972CA0"/>
    <w:rsid w:val="00976B24"/>
    <w:rsid w:val="009817BD"/>
    <w:rsid w:val="00987235"/>
    <w:rsid w:val="009917A5"/>
    <w:rsid w:val="0099706F"/>
    <w:rsid w:val="00997D43"/>
    <w:rsid w:val="009A2EC4"/>
    <w:rsid w:val="009B3A4B"/>
    <w:rsid w:val="009B4233"/>
    <w:rsid w:val="009B64C5"/>
    <w:rsid w:val="009B71C9"/>
    <w:rsid w:val="009C0F60"/>
    <w:rsid w:val="009C4961"/>
    <w:rsid w:val="009C5A91"/>
    <w:rsid w:val="009D3A24"/>
    <w:rsid w:val="009D7499"/>
    <w:rsid w:val="009D7E75"/>
    <w:rsid w:val="009E1C68"/>
    <w:rsid w:val="009E2994"/>
    <w:rsid w:val="009E42A1"/>
    <w:rsid w:val="009E4A21"/>
    <w:rsid w:val="009F19A2"/>
    <w:rsid w:val="009F1DE1"/>
    <w:rsid w:val="009F7172"/>
    <w:rsid w:val="00A02113"/>
    <w:rsid w:val="00A10794"/>
    <w:rsid w:val="00A12A0A"/>
    <w:rsid w:val="00A213A5"/>
    <w:rsid w:val="00A30DA2"/>
    <w:rsid w:val="00A32D39"/>
    <w:rsid w:val="00A359CE"/>
    <w:rsid w:val="00A4154A"/>
    <w:rsid w:val="00A508B7"/>
    <w:rsid w:val="00A54544"/>
    <w:rsid w:val="00A627F9"/>
    <w:rsid w:val="00A702AE"/>
    <w:rsid w:val="00A7332B"/>
    <w:rsid w:val="00A75003"/>
    <w:rsid w:val="00A75043"/>
    <w:rsid w:val="00A856CE"/>
    <w:rsid w:val="00A97084"/>
    <w:rsid w:val="00AA1044"/>
    <w:rsid w:val="00AA3440"/>
    <w:rsid w:val="00AA6532"/>
    <w:rsid w:val="00AA691E"/>
    <w:rsid w:val="00AB0DB6"/>
    <w:rsid w:val="00AB13CD"/>
    <w:rsid w:val="00AB5E9B"/>
    <w:rsid w:val="00AC596E"/>
    <w:rsid w:val="00AC5C5F"/>
    <w:rsid w:val="00AC6088"/>
    <w:rsid w:val="00AD186C"/>
    <w:rsid w:val="00AE014D"/>
    <w:rsid w:val="00AE0DEC"/>
    <w:rsid w:val="00B041AC"/>
    <w:rsid w:val="00B10552"/>
    <w:rsid w:val="00B16DF0"/>
    <w:rsid w:val="00B1768D"/>
    <w:rsid w:val="00B24AD7"/>
    <w:rsid w:val="00B26982"/>
    <w:rsid w:val="00B26985"/>
    <w:rsid w:val="00B336B2"/>
    <w:rsid w:val="00B35E31"/>
    <w:rsid w:val="00B407C3"/>
    <w:rsid w:val="00B536DA"/>
    <w:rsid w:val="00B545E7"/>
    <w:rsid w:val="00B54DF7"/>
    <w:rsid w:val="00B54F96"/>
    <w:rsid w:val="00B5775B"/>
    <w:rsid w:val="00B57C14"/>
    <w:rsid w:val="00B61328"/>
    <w:rsid w:val="00B62F76"/>
    <w:rsid w:val="00B71A2F"/>
    <w:rsid w:val="00B76FFB"/>
    <w:rsid w:val="00B812AB"/>
    <w:rsid w:val="00B86DA8"/>
    <w:rsid w:val="00BA2BBF"/>
    <w:rsid w:val="00BA361B"/>
    <w:rsid w:val="00BA3870"/>
    <w:rsid w:val="00BA64FC"/>
    <w:rsid w:val="00BA6816"/>
    <w:rsid w:val="00BB5293"/>
    <w:rsid w:val="00BC0CC7"/>
    <w:rsid w:val="00BC6B3B"/>
    <w:rsid w:val="00BD1445"/>
    <w:rsid w:val="00BE1077"/>
    <w:rsid w:val="00BE49E8"/>
    <w:rsid w:val="00BE6E1D"/>
    <w:rsid w:val="00BF048C"/>
    <w:rsid w:val="00BF141B"/>
    <w:rsid w:val="00BF155B"/>
    <w:rsid w:val="00BF1DF1"/>
    <w:rsid w:val="00BF67AE"/>
    <w:rsid w:val="00C0170C"/>
    <w:rsid w:val="00C11B53"/>
    <w:rsid w:val="00C12014"/>
    <w:rsid w:val="00C166B5"/>
    <w:rsid w:val="00C172EB"/>
    <w:rsid w:val="00C204FF"/>
    <w:rsid w:val="00C20E65"/>
    <w:rsid w:val="00C22765"/>
    <w:rsid w:val="00C22D20"/>
    <w:rsid w:val="00C2458D"/>
    <w:rsid w:val="00C26E0B"/>
    <w:rsid w:val="00C327E0"/>
    <w:rsid w:val="00C36603"/>
    <w:rsid w:val="00C4156E"/>
    <w:rsid w:val="00C42333"/>
    <w:rsid w:val="00C500B4"/>
    <w:rsid w:val="00C51FF0"/>
    <w:rsid w:val="00C528ED"/>
    <w:rsid w:val="00C52EE9"/>
    <w:rsid w:val="00C545F6"/>
    <w:rsid w:val="00C635DB"/>
    <w:rsid w:val="00C910F1"/>
    <w:rsid w:val="00CA530C"/>
    <w:rsid w:val="00CA5863"/>
    <w:rsid w:val="00CA7565"/>
    <w:rsid w:val="00CB228F"/>
    <w:rsid w:val="00CB7A02"/>
    <w:rsid w:val="00CB7A2B"/>
    <w:rsid w:val="00CC2847"/>
    <w:rsid w:val="00CC32C8"/>
    <w:rsid w:val="00CD081D"/>
    <w:rsid w:val="00CE3968"/>
    <w:rsid w:val="00CE40E3"/>
    <w:rsid w:val="00CE5E44"/>
    <w:rsid w:val="00CF5AB4"/>
    <w:rsid w:val="00CF6BB7"/>
    <w:rsid w:val="00CF72E0"/>
    <w:rsid w:val="00D000FC"/>
    <w:rsid w:val="00D04269"/>
    <w:rsid w:val="00D06FC3"/>
    <w:rsid w:val="00D1158E"/>
    <w:rsid w:val="00D13813"/>
    <w:rsid w:val="00D17BF5"/>
    <w:rsid w:val="00D21B19"/>
    <w:rsid w:val="00D23FE9"/>
    <w:rsid w:val="00D26B5F"/>
    <w:rsid w:val="00D327FD"/>
    <w:rsid w:val="00D36F9C"/>
    <w:rsid w:val="00D41741"/>
    <w:rsid w:val="00D4220C"/>
    <w:rsid w:val="00D505AF"/>
    <w:rsid w:val="00D545AE"/>
    <w:rsid w:val="00D554DB"/>
    <w:rsid w:val="00D64921"/>
    <w:rsid w:val="00D65E3A"/>
    <w:rsid w:val="00D66BA7"/>
    <w:rsid w:val="00D66D00"/>
    <w:rsid w:val="00D7148B"/>
    <w:rsid w:val="00D72E73"/>
    <w:rsid w:val="00D77B5D"/>
    <w:rsid w:val="00D80BD6"/>
    <w:rsid w:val="00D81745"/>
    <w:rsid w:val="00D84C9A"/>
    <w:rsid w:val="00D92E6F"/>
    <w:rsid w:val="00D936BF"/>
    <w:rsid w:val="00DA1D50"/>
    <w:rsid w:val="00DA302F"/>
    <w:rsid w:val="00DA77F7"/>
    <w:rsid w:val="00DB1B68"/>
    <w:rsid w:val="00DB280D"/>
    <w:rsid w:val="00DB4038"/>
    <w:rsid w:val="00DB6EEA"/>
    <w:rsid w:val="00DC1CCD"/>
    <w:rsid w:val="00DC2F04"/>
    <w:rsid w:val="00DC6466"/>
    <w:rsid w:val="00DE0786"/>
    <w:rsid w:val="00DE4DF5"/>
    <w:rsid w:val="00DE6EB4"/>
    <w:rsid w:val="00DF1DE0"/>
    <w:rsid w:val="00DF36B7"/>
    <w:rsid w:val="00DF4AA5"/>
    <w:rsid w:val="00E0284C"/>
    <w:rsid w:val="00E0376D"/>
    <w:rsid w:val="00E1141F"/>
    <w:rsid w:val="00E132E9"/>
    <w:rsid w:val="00E15AAD"/>
    <w:rsid w:val="00E234BF"/>
    <w:rsid w:val="00E4438E"/>
    <w:rsid w:val="00E44400"/>
    <w:rsid w:val="00E44B40"/>
    <w:rsid w:val="00E50F0A"/>
    <w:rsid w:val="00E5341E"/>
    <w:rsid w:val="00E553D8"/>
    <w:rsid w:val="00E64F5C"/>
    <w:rsid w:val="00E67A6E"/>
    <w:rsid w:val="00E7013C"/>
    <w:rsid w:val="00E8530B"/>
    <w:rsid w:val="00E91F8A"/>
    <w:rsid w:val="00EA1030"/>
    <w:rsid w:val="00EA4B4D"/>
    <w:rsid w:val="00EA4CA7"/>
    <w:rsid w:val="00EA5DD7"/>
    <w:rsid w:val="00EA6083"/>
    <w:rsid w:val="00EB008B"/>
    <w:rsid w:val="00EB4FFC"/>
    <w:rsid w:val="00EB5F32"/>
    <w:rsid w:val="00EB7716"/>
    <w:rsid w:val="00EC25A5"/>
    <w:rsid w:val="00EC37DF"/>
    <w:rsid w:val="00EC588E"/>
    <w:rsid w:val="00EC7D14"/>
    <w:rsid w:val="00ED169C"/>
    <w:rsid w:val="00ED20E0"/>
    <w:rsid w:val="00ED53E3"/>
    <w:rsid w:val="00EE348C"/>
    <w:rsid w:val="00EE3529"/>
    <w:rsid w:val="00EE5D58"/>
    <w:rsid w:val="00EE7160"/>
    <w:rsid w:val="00EE7FA5"/>
    <w:rsid w:val="00EF1EA4"/>
    <w:rsid w:val="00EF2D79"/>
    <w:rsid w:val="00EF569E"/>
    <w:rsid w:val="00EF6CB5"/>
    <w:rsid w:val="00F0110B"/>
    <w:rsid w:val="00F016E0"/>
    <w:rsid w:val="00F0515C"/>
    <w:rsid w:val="00F079A5"/>
    <w:rsid w:val="00F10816"/>
    <w:rsid w:val="00F162B3"/>
    <w:rsid w:val="00F1710F"/>
    <w:rsid w:val="00F21C40"/>
    <w:rsid w:val="00F26429"/>
    <w:rsid w:val="00F31A67"/>
    <w:rsid w:val="00F32788"/>
    <w:rsid w:val="00F35D38"/>
    <w:rsid w:val="00F37E59"/>
    <w:rsid w:val="00F41DAF"/>
    <w:rsid w:val="00F54A2A"/>
    <w:rsid w:val="00F64658"/>
    <w:rsid w:val="00F66CBC"/>
    <w:rsid w:val="00F67EE0"/>
    <w:rsid w:val="00F71B55"/>
    <w:rsid w:val="00F71CE2"/>
    <w:rsid w:val="00F83103"/>
    <w:rsid w:val="00F92CB8"/>
    <w:rsid w:val="00F974FE"/>
    <w:rsid w:val="00FA517C"/>
    <w:rsid w:val="00FB32B2"/>
    <w:rsid w:val="00FC773D"/>
    <w:rsid w:val="00FD10FC"/>
    <w:rsid w:val="00FD4789"/>
    <w:rsid w:val="00FD7002"/>
    <w:rsid w:val="00FD7EA9"/>
    <w:rsid w:val="00FE7A6B"/>
    <w:rsid w:val="00FF2352"/>
    <w:rsid w:val="00F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409"/>
    <w:pPr>
      <w:spacing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08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1B6C08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08D5"/>
    <w:rPr>
      <w:rFonts w:ascii="Cambria" w:hAnsi="Cambria"/>
      <w:b/>
      <w:color w:val="365F91"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B6C08"/>
    <w:rPr>
      <w:rFonts w:ascii="Times New Roman" w:hAnsi="Times New Roman"/>
      <w:b/>
      <w:sz w:val="36"/>
      <w:lang w:eastAsia="ru-RU"/>
    </w:rPr>
  </w:style>
  <w:style w:type="paragraph" w:customStyle="1" w:styleId="ConsPlusNonformat">
    <w:name w:val="ConsPlusNonformat"/>
    <w:uiPriority w:val="99"/>
    <w:rsid w:val="008B318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B318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173D9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3316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8D056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7013C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13C"/>
  </w:style>
  <w:style w:type="paragraph" w:styleId="Footer">
    <w:name w:val="footer"/>
    <w:basedOn w:val="Normal"/>
    <w:link w:val="FooterChar"/>
    <w:uiPriority w:val="99"/>
    <w:rsid w:val="00E7013C"/>
    <w:pPr>
      <w:tabs>
        <w:tab w:val="center" w:pos="4677"/>
        <w:tab w:val="right" w:pos="9355"/>
      </w:tabs>
      <w:spacing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7013C"/>
  </w:style>
  <w:style w:type="paragraph" w:customStyle="1" w:styleId="ConsPlusNormal">
    <w:name w:val="ConsPlusNormal"/>
    <w:link w:val="ConsPlusNormal0"/>
    <w:uiPriority w:val="99"/>
    <w:rsid w:val="004533B8"/>
    <w:pPr>
      <w:autoSpaceDE w:val="0"/>
      <w:autoSpaceDN w:val="0"/>
      <w:adjustRightInd w:val="0"/>
    </w:pPr>
    <w:rPr>
      <w:rFonts w:ascii="Arial" w:hAnsi="Arial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5171E1"/>
    <w:pPr>
      <w:spacing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171E1"/>
    <w:rPr>
      <w:rFonts w:ascii="Times New Roman" w:hAnsi="Times New Roman"/>
      <w:sz w:val="24"/>
      <w:lang w:eastAsia="ru-RU"/>
    </w:rPr>
  </w:style>
  <w:style w:type="paragraph" w:customStyle="1" w:styleId="1">
    <w:name w:val="Обычный1"/>
    <w:uiPriority w:val="99"/>
    <w:rsid w:val="005171E1"/>
    <w:pPr>
      <w:widowControl w:val="0"/>
      <w:snapToGrid w:val="0"/>
    </w:pPr>
    <w:rPr>
      <w:rFonts w:ascii="Times New Roman" w:eastAsia="Times New Roman" w:hAnsi="Times New Roman"/>
      <w:sz w:val="24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5171E1"/>
    <w:rPr>
      <w:rFonts w:ascii="Arial" w:hAnsi="Arial"/>
      <w:sz w:val="22"/>
      <w:lang w:val="ru-RU" w:eastAsia="en-US"/>
    </w:rPr>
  </w:style>
  <w:style w:type="paragraph" w:customStyle="1" w:styleId="10">
    <w:name w:val="Знак Знак Знак1 Знак"/>
    <w:basedOn w:val="Normal"/>
    <w:uiPriority w:val="99"/>
    <w:rsid w:val="005171E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rsid w:val="005171E1"/>
    <w:pPr>
      <w:spacing w:after="120" w:line="480" w:lineRule="auto"/>
    </w:pPr>
    <w:rPr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171E1"/>
  </w:style>
  <w:style w:type="paragraph" w:customStyle="1" w:styleId="2">
    <w:name w:val="Знак2"/>
    <w:basedOn w:val="Normal"/>
    <w:uiPriority w:val="99"/>
    <w:rsid w:val="00CB228F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1">
    <w:name w:val="Знак21"/>
    <w:basedOn w:val="Normal"/>
    <w:uiPriority w:val="99"/>
    <w:rsid w:val="004C400A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B6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B6C08"/>
    <w:pPr>
      <w:spacing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C08"/>
    <w:rPr>
      <w:rFonts w:ascii="Tahoma" w:hAnsi="Tahoma"/>
      <w:sz w:val="16"/>
    </w:rPr>
  </w:style>
  <w:style w:type="paragraph" w:customStyle="1" w:styleId="formattext">
    <w:name w:val="format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6C08"/>
  </w:style>
  <w:style w:type="paragraph" w:customStyle="1" w:styleId="headertext">
    <w:name w:val="headertext"/>
    <w:basedOn w:val="Normal"/>
    <w:uiPriority w:val="99"/>
    <w:rsid w:val="001B6C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Caption">
    <w:name w:val="caption"/>
    <w:basedOn w:val="Normal"/>
    <w:next w:val="Normal"/>
    <w:uiPriority w:val="99"/>
    <w:qFormat/>
    <w:rsid w:val="00830743"/>
    <w:pPr>
      <w:spacing w:after="200" w:line="240" w:lineRule="auto"/>
    </w:pPr>
    <w:rPr>
      <w:b/>
      <w:bCs/>
      <w:color w:val="4F81BD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rsid w:val="00BE1077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E10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371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2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2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3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9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3714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1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25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28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3746">
          <w:marLeft w:val="1050"/>
          <w:marRight w:val="6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DC880DCDBEADE8733E908D2E693747EF253A0A063995F23E7C1B00FC937A0F6292BE0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3396</TotalTime>
  <Pages>3</Pages>
  <Words>876</Words>
  <Characters>4998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Ведущий консультант2</dc:creator>
  <cp:keywords/>
  <dc:description/>
  <cp:lastModifiedBy>Shagay</cp:lastModifiedBy>
  <cp:revision>392</cp:revision>
  <cp:lastPrinted>2014-02-21T06:32:00Z</cp:lastPrinted>
  <dcterms:created xsi:type="dcterms:W3CDTF">2013-10-21T14:09:00Z</dcterms:created>
  <dcterms:modified xsi:type="dcterms:W3CDTF">2014-04-18T08:02:00Z</dcterms:modified>
</cp:coreProperties>
</file>